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3B76F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Margaret PYKMAN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EF0D586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</w:p>
    <w:p w14:paraId="683C31FF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</w:p>
    <w:p w14:paraId="6856E5F1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William </w:t>
      </w:r>
      <w:proofErr w:type="spellStart"/>
      <w:r>
        <w:rPr>
          <w:rFonts w:eastAsia="Times New Roman" w:cs="Times New Roman"/>
          <w:szCs w:val="24"/>
        </w:rPr>
        <w:t>Pykman</w:t>
      </w:r>
      <w:proofErr w:type="spellEnd"/>
      <w:r>
        <w:rPr>
          <w:rFonts w:eastAsia="Times New Roman" w:cs="Times New Roman"/>
          <w:szCs w:val="24"/>
        </w:rPr>
        <w:t xml:space="preserve"> and goddaughter of 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draper(q.v.).</w:t>
      </w:r>
    </w:p>
    <w:p w14:paraId="68C03460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pp.313-6)</w:t>
      </w:r>
    </w:p>
    <w:p w14:paraId="30A6414F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</w:p>
    <w:p w14:paraId="752445E5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</w:p>
    <w:p w14:paraId="0B9A4600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>John bequeathed her 20d.     (ibid.)</w:t>
      </w:r>
    </w:p>
    <w:p w14:paraId="387C1F61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</w:p>
    <w:p w14:paraId="0CCC9A9E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</w:p>
    <w:p w14:paraId="205452BA" w14:textId="77777777" w:rsidR="007767AD" w:rsidRDefault="007767AD" w:rsidP="007767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263B73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33AF2" w14:textId="77777777" w:rsidR="007767AD" w:rsidRDefault="007767AD" w:rsidP="009139A6">
      <w:r>
        <w:separator/>
      </w:r>
    </w:p>
  </w:endnote>
  <w:endnote w:type="continuationSeparator" w:id="0">
    <w:p w14:paraId="2C7ADE6D" w14:textId="77777777" w:rsidR="007767AD" w:rsidRDefault="007767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DC5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F0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7C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445D1" w14:textId="77777777" w:rsidR="007767AD" w:rsidRDefault="007767AD" w:rsidP="009139A6">
      <w:r>
        <w:separator/>
      </w:r>
    </w:p>
  </w:footnote>
  <w:footnote w:type="continuationSeparator" w:id="0">
    <w:p w14:paraId="1CBD0739" w14:textId="77777777" w:rsidR="007767AD" w:rsidRDefault="007767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58B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7B7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311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7AD"/>
    <w:rsid w:val="000666E0"/>
    <w:rsid w:val="002510B7"/>
    <w:rsid w:val="005C130B"/>
    <w:rsid w:val="007767A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DB6BF"/>
  <w15:chartTrackingRefBased/>
  <w15:docId w15:val="{95F109C8-50C5-4E42-B30C-1122E48D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2023-05-12T20:19:00Z</dcterms:created>
  <dcterms:modified xsi:type="dcterms:W3CDTF">2023-05-12T20:19:00Z</dcterms:modified>
</cp:coreProperties>
</file>